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77bec6" w14:textId="377bec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2A1905">
        <w:t>913/2021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2A1905">
        <w:t>913/2021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2A190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A1905">
        <w:t>AUTO 10253 jednostavno društvo s ograničenom odgovornošću za</w:t>
      </w:r>
      <w:r w:rsidR="002A1905">
        <w:t xml:space="preserve"> prijevoz, turistička agencija, OIB: 12383356757, Zagreb, Zeleni trg 3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1905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A19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190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A190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A190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A190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1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9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190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19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19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St-913/2021</izvorni_sadrzaj>
    <derivirana_varijabla naziv="DomainObject.Predmet.OznakaBroj_1">St-913/2021</derivirana_varijabla>
  </DomainObject.Predmet.OznakaBroj>
  <DomainObject.Predmet.OznakaBrojOptuznogAkta>
    <izvorni_sadrzaj>04-06-21-1837</izvorni_sadrzaj>
    <derivirana_varijabla naziv="DomainObject.Predmet.OznakaBrojOptuznogAkta_1">04-06-21-1837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10253 jednostavno društvo s ograničenom odgovornošću za prijevoz, turistička agencija</izvorni_sadrzaj>
    <derivirana_varijabla naziv="DomainObject.Predmet.ProtustrankaFormated_1">  AUTO 10253 jednostavno društvo s ograničenom odgovornošću za prijevoz, turistička agencija</derivirana_varijabla>
  </DomainObject.Predmet.ProtustrankaFormated>
  <DomainObject.Predmet.ProtustrankaFormatedOIB>
    <izvorni_sadrzaj>  AUTO 10253 jednostavno društvo s ograničenom odgovornošću za prijevoz, turistička agencija, OIB 12383356757</izvorni_sadrzaj>
    <derivirana_varijabla naziv="DomainObject.Predmet.ProtustrankaFormatedOIB_1">  AUTO 10253 jednostavno društvo s ograničenom odgovornošću za prijevoz, turistička agencija, OIB 12383356757</derivirana_varijabla>
  </DomainObject.Predmet.ProtustrankaFormatedOIB>
  <DomainObject.Predmet.ProtustrankaFormatedWithAdress>
    <izvorni_sadrzaj> AUTO 10253 jednostavno društvo s ograničenom odgovornošću za prijevoz, turistička agencija, Zeleni trg 3, 10000 Zagreb</izvorni_sadrzaj>
    <derivirana_varijabla naziv="DomainObject.Predmet.ProtustrankaFormatedWithAdress_1"> AUTO 10253 jednostavno društvo s ograničenom odgovornošću za prijevoz, turistička agencija, Zeleni trg 3, 10000 Zagreb</derivirana_varijabla>
  </DomainObject.Predmet.ProtustrankaFormatedWithAdress>
  <DomainObject.Predmet.ProtustrankaFormatedWithAdressOIB>
    <izvorni_sadrzaj> AUTO 10253 jednostavno društvo s ograničenom odgovornošću za prijevoz, turistička agencija, OIB 12383356757, Zeleni trg 3, 10000 Zagreb</izvorni_sadrzaj>
    <derivirana_varijabla naziv="DomainObject.Predmet.ProtustrankaFormatedWithAdressOIB_1"> AUTO 10253 jednostavno društvo s ograničenom odgovornošću za prijevoz, turistička agencija, OIB 12383356757, Zeleni trg 3, 10000 Zagreb</derivirana_varijabla>
  </DomainObject.Predmet.ProtustrankaFormatedWithAdressOIB>
  <DomainObject.Predmet.ProtustrankaWithAdress>
    <izvorni_sadrzaj>AUTO 10253 jednostavno društvo s ograničenom odgovornošću za prijevoz, turistička agencija Zeleni trg 3, 10000 Zagreb</izvorni_sadrzaj>
    <derivirana_varijabla naziv="DomainObject.Predmet.ProtustrankaWithAdress_1">AUTO 10253 jednostavno društvo s ograničenom odgovornošću za prijevoz, turistička agencija Zeleni trg 3, 10000 Zagreb</derivirana_varijabla>
  </DomainObject.Predmet.ProtustrankaWithAdress>
  <DomainObject.Predmet.ProtustrankaWithAdressOIB>
    <izvorni_sadrzaj>AUTO 10253 jednostavno društvo s ograničenom odgovornošću za prijevoz, turistička agencija, OIB 12383356757, Zeleni trg 3, 10000 Zagreb</izvorni_sadrzaj>
    <derivirana_varijabla naziv="DomainObject.Predmet.ProtustrankaWithAdressOIB_1">AUTO 10253 jednostavno društvo s ograničenom odgovornošću za prijevoz, turistička agencija, OIB 12383356757, Zeleni trg 3, 10000 Zagreb</derivirana_varijabla>
  </DomainObject.Predmet.ProtustrankaWithAdressOIB>
  <DomainObject.Predmet.ProtustrankaNazivFormated>
    <izvorni_sadrzaj>AUTO 10253 jednostavno društvo s ograničenom odgovornošću za prijevoz, turistička agencija</izvorni_sadrzaj>
    <derivirana_varijabla naziv="DomainObject.Predmet.ProtustrankaNazivFormated_1">AUTO 10253 jednostavno društvo s ograničenom odgovornošću za prijevoz, turistička agencija</derivirana_varijabla>
  </DomainObject.Predmet.ProtustrankaNazivFormated>
  <DomainObject.Predmet.ProtustrankaNazivFormatedOIB>
    <izvorni_sadrzaj>AUTO 10253 jednostavno društvo s ograničenom odgovornošću za prijevoz, turistička agencija, OIB 12383356757</izvorni_sadrzaj>
    <derivirana_varijabla naziv="DomainObject.Predmet.ProtustrankaNazivFormatedOIB_1">AUTO 10253 jednostavno društvo s ograničenom odgovornošću za prijevoz, turistička agencija, OIB 12383356757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10253 jednostavno društvo s ograničenom odgovornošću za prijevoz, turistička agencija</item>
    </izvorni_sadrzaj>
    <derivirana_varijabla naziv="DomainObject.Predmet.ProtuStrankaListFormated_1">
      <item>AUTO 10253 jednostavno društvo s ograničenom odgovornošću za prijevoz, turistička agencija</item>
    </derivirana_varijabla>
  </DomainObject.Predmet.ProtuStrankaListFormated>
  <DomainObject.Predmet.ProtuStrankaListFormatedOIB>
    <izvorni_sadrzaj>
      <item>AUTO 10253 jednostavno društvo s ograničenom odgovornošću za prijevoz, turistička agencija, OIB 12383356757</item>
    </izvorni_sadrzaj>
    <derivirana_varijabla naziv="DomainObject.Predmet.ProtuStrankaListFormatedOIB_1">
      <item>AUTO 10253 jednostavno društvo s ograničenom odgovornošću za prijevoz, turistička agencija, OIB 12383356757</item>
    </derivirana_varijabla>
  </DomainObject.Predmet.ProtuStrankaListFormatedOIB>
  <DomainObject.Predmet.ProtuStrankaListFormatedWithAdress>
    <izvorni_sadrzaj>
      <item>AUTO 10253 jednostavno društvo s ograničenom odgovornošću za prijevoz, turistička agencija, Zeleni trg 3, 10000 Zagreb</item>
    </izvorni_sadrzaj>
    <derivirana_varijabla naziv="DomainObject.Predmet.ProtuStrankaListFormatedWithAdress_1">
      <item>AUTO 10253 jednostavno društvo s ograničenom odgovornošću za prijevoz, turistička agencija, Zeleni trg 3, 10000 Zagreb</item>
    </derivirana_varijabla>
  </DomainObject.Predmet.ProtuStrankaListFormatedWithAdress>
  <DomainObject.Predmet.ProtuStrankaListFormatedWithAdressOIB>
    <izvorni_sadrzaj>
      <item>AUTO 10253 jednostavno društvo s ograničenom odgovornošću za prijevoz, turistička agencija, OIB 12383356757, Zeleni trg 3, 10000 Zagreb</item>
    </izvorni_sadrzaj>
    <derivirana_varijabla naziv="DomainObject.Predmet.ProtuStrankaListFormatedWithAdressOIB_1">
      <item>AUTO 10253 jednostavno društvo s ograničenom odgovornošću za prijevoz, turistička agencija, OIB 12383356757, Zeleni trg 3, 10000 Zagreb</item>
    </derivirana_varijabla>
  </DomainObject.Predmet.ProtuStrankaListFormatedWithAdressOIB>
  <DomainObject.Predmet.ProtuStrankaListNazivFormated>
    <izvorni_sadrzaj>
      <item>AUTO 10253 jednostavno društvo s ograničenom odgovornošću za prijevoz, turistička agencija</item>
    </izvorni_sadrzaj>
    <derivirana_varijabla naziv="DomainObject.Predmet.ProtuStrankaListNazivFormated_1">
      <item>AUTO 10253 jednostavno društvo s ograničenom odgovornošću za prijevoz, turistička agencija</item>
    </derivirana_varijabla>
  </DomainObject.Predmet.ProtuStrankaListNazivFormated>
  <DomainObject.Predmet.ProtuStrankaListNazivFormatedOIB>
    <izvorni_sadrzaj>
      <item>AUTO 10253 jednostavno društvo s ograničenom odgovornošću za prijevoz, turistička agencija, OIB 12383356757</item>
    </izvorni_sadrzaj>
    <derivirana_varijabla naziv="DomainObject.Predmet.ProtuStrankaListNazivFormatedOIB_1">
      <item>AUTO 10253 jednostavno društvo s ograničenom odgovornošću za prijevoz, turistička agencija, OIB 12383356757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10253 jednostavno društvo s ograničenom odgovornošću za prijevoz, turistička agencija</izvorni_sadrzaj>
    <derivirana_varijabla naziv="DomainObject.Predmet.ProtustrankaIDrugi_1">AUTO 10253 jednostavno društvo s ograničenom odgovornošću za prijevoz, turistička agencija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AUTO 10253 jednostavno društvo s ograničenom odgovornošću za prijevoz, turistička agencija, OIB 12383356757, Zeleni trg 3, 10000 Zagreb</izvorni_sadrzaj>
    <derivirana_varijabla naziv="DomainObject.Predmet.ProtustrankaIDrugiAdressOIB_1">AUTO 10253 jednostavno društvo s ograničenom odgovornošću za prijevoz, turistička agencija, OIB 12383356757, Zeleni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10253 jednostavno društvo s ograničenom odgovornošću za prijevoz, turistička agencija</item>
      <item>Financijska agencija</item>
    </izvorni_sadrzaj>
    <derivirana_varijabla naziv="DomainObject.Predmet.SudioniciListNaziv_1">
      <item>AUTO 10253 jednostavno društvo s ograničenom odgovornošću za prijevoz, turistička agencija</item>
      <item>Financijska agencija</item>
    </derivirana_varijabla>
  </DomainObject.Predmet.SudioniciListNaziv>
  <DomainObject.Predmet.SudioniciListAdressOIB>
    <izvorni_sadrzaj>
      <item>AUTO 10253 jednostavno društvo s ograničenom odgovornošću za prijevoz, turistička agencija, OIB 12383356757, Zeleni trg 3,10000 Zagreb</item>
      <item>Financijska agencija, OIB 85821130368, TRG SVIBANJSKIH ŽRTAVA 1995. 1,10000 Zagreb</item>
    </izvorni_sadrzaj>
    <derivirana_varijabla naziv="DomainObject.Predmet.SudioniciListAdressOIB_1">
      <item>AUTO 10253 jednostavno društvo s ograničenom odgovornošću za prijevoz, turistička agencija, OIB 12383356757, Zeleni trg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12383356757</item>
      <item>, OIB 85821130368</item>
    </izvorni_sadrzaj>
    <derivirana_varijabla naziv="DomainObject.Predmet.SudioniciListNazivOIB_1">
      <item>, OIB 12383356757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866</properties:Characters>
  <properties:Lines>47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2021-04-21T08:28:00Z</cp:lastPrinted>
  <dcterms:modified xmlns:xsi="http://www.w3.org/2001/XMLSchema-instance" xsi:type="dcterms:W3CDTF">2021-04-21T08:28:00Z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